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A894AA8" w:rsidR="00E90E49" w:rsidRPr="00CC54B9" w:rsidRDefault="00E90E49" w:rsidP="00E35559">
      <w:pPr>
        <w:pStyle w:val="3GPPHeader"/>
        <w:spacing w:after="60"/>
        <w:rPr>
          <w:szCs w:val="24"/>
          <w:highlight w:val="yellow"/>
        </w:rPr>
      </w:pPr>
      <w:r w:rsidRPr="00C044A9">
        <w:rPr>
          <w:szCs w:val="24"/>
        </w:rPr>
        <w:t>3GPP TSG-RAN WG</w:t>
      </w:r>
      <w:r w:rsidR="008F1C4E" w:rsidRPr="00C044A9">
        <w:rPr>
          <w:szCs w:val="24"/>
        </w:rPr>
        <w:t>1</w:t>
      </w:r>
      <w:r w:rsidRPr="00C044A9">
        <w:rPr>
          <w:szCs w:val="24"/>
        </w:rPr>
        <w:t xml:space="preserve"> </w:t>
      </w:r>
      <w:r w:rsidR="008F1C4E" w:rsidRPr="00C044A9">
        <w:rPr>
          <w:szCs w:val="24"/>
        </w:rPr>
        <w:t xml:space="preserve">Meeting </w:t>
      </w:r>
      <w:r w:rsidRPr="00C044A9">
        <w:rPr>
          <w:szCs w:val="24"/>
        </w:rPr>
        <w:t>#</w:t>
      </w:r>
      <w:r w:rsidR="00CE0BF7" w:rsidRPr="00C044A9">
        <w:rPr>
          <w:szCs w:val="24"/>
        </w:rPr>
        <w:t>9</w:t>
      </w:r>
      <w:r w:rsidR="00FE7FD8" w:rsidRPr="00C044A9">
        <w:rPr>
          <w:szCs w:val="24"/>
        </w:rPr>
        <w:t>4</w:t>
      </w:r>
      <w:r w:rsidRPr="00C044A9">
        <w:rPr>
          <w:szCs w:val="24"/>
        </w:rPr>
        <w:tab/>
      </w:r>
      <w:r w:rsidR="006B45E0" w:rsidRPr="006B45E0">
        <w:rPr>
          <w:szCs w:val="24"/>
        </w:rPr>
        <w:t>R1-</w:t>
      </w:r>
      <w:r w:rsidR="009C5DBF" w:rsidRPr="009C5DBF">
        <w:rPr>
          <w:szCs w:val="24"/>
        </w:rPr>
        <w:t>1809837</w:t>
      </w:r>
    </w:p>
    <w:p w14:paraId="51C3D3E7" w14:textId="4363E2C7" w:rsidR="00E90E49" w:rsidRPr="001C5616" w:rsidRDefault="00FE7FD8" w:rsidP="00311702">
      <w:pPr>
        <w:pStyle w:val="3GPPHeader"/>
        <w:rPr>
          <w:szCs w:val="24"/>
        </w:rPr>
      </w:pPr>
      <w:proofErr w:type="spellStart"/>
      <w:r w:rsidRPr="00703F69">
        <w:rPr>
          <w:szCs w:val="24"/>
        </w:rPr>
        <w:t>Göteborg</w:t>
      </w:r>
      <w:proofErr w:type="spellEnd"/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Sweden</w:t>
      </w:r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August</w:t>
      </w:r>
      <w:r w:rsidR="00CE0BF7" w:rsidRPr="001C5616">
        <w:rPr>
          <w:szCs w:val="24"/>
        </w:rPr>
        <w:t xml:space="preserve"> 2</w:t>
      </w:r>
      <w:r w:rsidRPr="001C5616">
        <w:rPr>
          <w:szCs w:val="24"/>
        </w:rPr>
        <w:t>0</w:t>
      </w:r>
      <w:r w:rsidRPr="001C5616">
        <w:rPr>
          <w:szCs w:val="24"/>
          <w:vertAlign w:val="superscript"/>
        </w:rPr>
        <w:t>th</w:t>
      </w:r>
      <w:r w:rsidR="00CE0BF7" w:rsidRPr="001C5616">
        <w:rPr>
          <w:szCs w:val="24"/>
        </w:rPr>
        <w:t xml:space="preserve"> – 2</w:t>
      </w:r>
      <w:r w:rsidRPr="001C5616">
        <w:rPr>
          <w:szCs w:val="24"/>
        </w:rPr>
        <w:t>4</w:t>
      </w:r>
      <w:r w:rsidR="00CE0BF7" w:rsidRPr="001C5616">
        <w:rPr>
          <w:szCs w:val="24"/>
          <w:vertAlign w:val="superscript"/>
        </w:rPr>
        <w:t>th</w:t>
      </w:r>
      <w:r w:rsidR="00C37CB2" w:rsidRPr="001C5616">
        <w:rPr>
          <w:szCs w:val="24"/>
        </w:rPr>
        <w:t xml:space="preserve"> </w:t>
      </w:r>
      <w:r w:rsidR="0027144F" w:rsidRPr="001C5616">
        <w:rPr>
          <w:szCs w:val="24"/>
        </w:rPr>
        <w:t>20</w:t>
      </w:r>
      <w:r w:rsidR="005F3025" w:rsidRPr="001C5616">
        <w:rPr>
          <w:szCs w:val="24"/>
        </w:rPr>
        <w:t>1</w:t>
      </w:r>
      <w:r w:rsidR="001D53E7" w:rsidRPr="001C5616">
        <w:rPr>
          <w:szCs w:val="24"/>
        </w:rPr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46A6A67D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6B45E0" w:rsidRPr="006B45E0">
        <w:rPr>
          <w:sz w:val="22"/>
          <w:szCs w:val="22"/>
        </w:rPr>
        <w:t>Text Proposal for MCS determination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A0B712" w14:textId="50639807" w:rsidR="00A6281C" w:rsidRPr="00A6281C" w:rsidRDefault="00C044A9" w:rsidP="00A6281C">
      <w:pPr>
        <w:pStyle w:val="BodyText"/>
      </w:pPr>
      <w:r>
        <w:t xml:space="preserve">In RAN1#93, </w:t>
      </w:r>
      <w:r w:rsidR="000C38D1">
        <w:t>NR Rel-15 standardization has been completed for physical layer, including the URLLC feature</w:t>
      </w:r>
      <w:r w:rsidR="00BF5FAE">
        <w:t>.</w:t>
      </w:r>
      <w:r w:rsidR="00A6281C">
        <w:t xml:space="preserve"> </w:t>
      </w:r>
      <w:r w:rsidR="00A6281C" w:rsidRPr="00A6281C">
        <w:t>The RAN1#93 agreements relevant to MCS table selection for URLLC are copied below.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281C" w:rsidRPr="00A6281C" w14:paraId="1CCF6E2A" w14:textId="77777777" w:rsidTr="00211FD8">
        <w:tc>
          <w:tcPr>
            <w:tcW w:w="9628" w:type="dxa"/>
          </w:tcPr>
          <w:p w14:paraId="409C0D99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textAlignment w:val="auto"/>
              <w:rPr>
                <w:rFonts w:eastAsia="MS Mincho"/>
                <w:b/>
                <w:u w:val="single"/>
                <w:lang w:eastAsia="en-US"/>
              </w:rPr>
            </w:pPr>
            <w:r w:rsidRPr="00A6281C">
              <w:rPr>
                <w:rFonts w:eastAsia="MS Mincho"/>
                <w:b/>
                <w:highlight w:val="green"/>
                <w:u w:val="single"/>
                <w:lang w:eastAsia="en-US"/>
              </w:rPr>
              <w:t>Agreements</w:t>
            </w:r>
            <w:r w:rsidRPr="00A6281C">
              <w:rPr>
                <w:rFonts w:eastAsia="MS Mincho"/>
                <w:b/>
                <w:u w:val="single"/>
                <w:lang w:eastAsia="en-US"/>
              </w:rPr>
              <w:t>:</w:t>
            </w:r>
          </w:p>
          <w:p w14:paraId="3DC27B2D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ind w:left="72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URLLC, for grant-based transmissions, introduce one RRC parameter for configuring a new RNTI.</w:t>
            </w:r>
          </w:p>
          <w:p w14:paraId="68FC49F5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 xml:space="preserve">When the new RNTI is not configured, existing RRC parameter </w:t>
            </w:r>
            <w:proofErr w:type="spellStart"/>
            <w:r w:rsidRPr="00A6281C">
              <w:rPr>
                <w:rFonts w:eastAsia="MS Mincho"/>
                <w:i/>
                <w:lang w:eastAsia="en-US"/>
              </w:rPr>
              <w:t>mcs</w:t>
            </w:r>
            <w:proofErr w:type="spellEnd"/>
            <w:r w:rsidRPr="00A6281C">
              <w:rPr>
                <w:rFonts w:eastAsia="MS Mincho"/>
                <w:i/>
                <w:lang w:eastAsia="en-US"/>
              </w:rPr>
              <w:t>-table</w:t>
            </w:r>
            <w:r w:rsidRPr="00A6281C">
              <w:rPr>
                <w:rFonts w:eastAsia="MS Mincho"/>
                <w:lang w:eastAsia="en-US"/>
              </w:rPr>
              <w:t xml:space="preserve"> is extended to select from 3 MCS tables (existing 64QAM MCS table, existing 256QAM MCS table, new 64QAM MCS table). </w:t>
            </w:r>
          </w:p>
          <w:p w14:paraId="31AE2953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 xml:space="preserve">When </w:t>
            </w:r>
            <w:proofErr w:type="spellStart"/>
            <w:r w:rsidRPr="00A6281C">
              <w:rPr>
                <w:i/>
                <w:lang w:eastAsia="ko-KR"/>
              </w:rPr>
              <w:t>mcs</w:t>
            </w:r>
            <w:proofErr w:type="spellEnd"/>
            <w:r w:rsidRPr="00A6281C">
              <w:rPr>
                <w:i/>
                <w:lang w:eastAsia="ko-KR"/>
              </w:rPr>
              <w:t>-table</w:t>
            </w:r>
            <w:r w:rsidRPr="00A6281C">
              <w:rPr>
                <w:rFonts w:hint="eastAsia"/>
                <w:i/>
                <w:lang w:eastAsia="ko-KR"/>
              </w:rPr>
              <w:t xml:space="preserve"> </w:t>
            </w:r>
            <w:r w:rsidRPr="00A6281C">
              <w:rPr>
                <w:rFonts w:hint="eastAsia"/>
                <w:lang w:eastAsia="ko-KR"/>
              </w:rPr>
              <w:t>indicates</w:t>
            </w:r>
            <w:r w:rsidRPr="00A6281C">
              <w:rPr>
                <w:lang w:eastAsia="ko-KR"/>
              </w:rPr>
              <w:t xml:space="preserve"> the new 64QAM MCS table:</w:t>
            </w:r>
          </w:p>
          <w:p w14:paraId="01742F85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>For DCI format 0_0/1_0 in CSS, existing 64QAM MCS table is used.</w:t>
            </w:r>
          </w:p>
          <w:p w14:paraId="614FB70A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i/>
                <w:lang w:eastAsia="ko-KR"/>
              </w:rPr>
            </w:pPr>
            <w:r w:rsidRPr="00A6281C">
              <w:rPr>
                <w:lang w:eastAsia="ko-KR"/>
              </w:rPr>
              <w:t xml:space="preserve">For DCI formats 0_0/1_0/0_1/1_1 in USS, new 64QAM MCS table is used. </w:t>
            </w:r>
          </w:p>
          <w:p w14:paraId="4A2DDD8A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i/>
                <w:lang w:eastAsia="ko-KR"/>
              </w:rPr>
            </w:pPr>
            <w:r w:rsidRPr="00A6281C">
              <w:rPr>
                <w:lang w:eastAsia="ko-KR"/>
              </w:rPr>
              <w:t xml:space="preserve">Otherwise, follow existing </w:t>
            </w:r>
            <w:proofErr w:type="spellStart"/>
            <w:r w:rsidRPr="00A6281C">
              <w:rPr>
                <w:lang w:eastAsia="ko-KR"/>
              </w:rPr>
              <w:t>behaviour</w:t>
            </w:r>
            <w:proofErr w:type="spellEnd"/>
            <w:r w:rsidRPr="00A6281C">
              <w:rPr>
                <w:lang w:eastAsia="ko-KR"/>
              </w:rPr>
              <w:t>.</w:t>
            </w:r>
          </w:p>
          <w:p w14:paraId="5C98D371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>Note: the configuration for DL and UL is separate</w:t>
            </w:r>
          </w:p>
          <w:p w14:paraId="6DF48DDC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When the new RNTI (via RRC) is configured, RNTI scrambling of DCI CRC is used to choose MCS table:</w:t>
            </w:r>
          </w:p>
          <w:p w14:paraId="59F31BC5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 xml:space="preserve">If the DCI CRC is scrambled with the new RNTI, the new 64QAM MCS table is used; otherwise, follow existing </w:t>
            </w:r>
            <w:proofErr w:type="spellStart"/>
            <w:r w:rsidRPr="00A6281C">
              <w:rPr>
                <w:lang w:eastAsia="ko-KR"/>
              </w:rPr>
              <w:t>behaviour</w:t>
            </w:r>
            <w:proofErr w:type="spellEnd"/>
            <w:r w:rsidRPr="00A6281C">
              <w:rPr>
                <w:lang w:eastAsia="ko-KR"/>
              </w:rPr>
              <w:t xml:space="preserve">. </w:t>
            </w:r>
          </w:p>
          <w:p w14:paraId="5E7D2F4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textAlignment w:val="auto"/>
              <w:rPr>
                <w:rFonts w:eastAsia="MS Mincho"/>
                <w:b/>
                <w:u w:val="single"/>
                <w:lang w:eastAsia="en-US"/>
              </w:rPr>
            </w:pPr>
            <w:r w:rsidRPr="00A6281C">
              <w:rPr>
                <w:rFonts w:eastAsia="MS Mincho"/>
                <w:b/>
                <w:highlight w:val="green"/>
                <w:u w:val="single"/>
                <w:lang w:eastAsia="en-US"/>
              </w:rPr>
              <w:t>Agreements</w:t>
            </w:r>
            <w:r w:rsidRPr="00A6281C">
              <w:rPr>
                <w:rFonts w:eastAsia="MS Mincho"/>
                <w:b/>
                <w:u w:val="single"/>
                <w:lang w:eastAsia="en-US"/>
              </w:rPr>
              <w:t>:</w:t>
            </w:r>
          </w:p>
          <w:p w14:paraId="038C9BE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ind w:left="72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both initial transmission and re-transmissions for GF scheduling for URLLC,</w:t>
            </w:r>
          </w:p>
          <w:p w14:paraId="4445BB38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UL configured grant, the MCS table is configured by the existing parameter associated with the RRC configured grant configuration, which is extended to include the new 64QAM MCS table.</w:t>
            </w:r>
          </w:p>
          <w:p w14:paraId="422C2611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 xml:space="preserve">For DL SPS, RRC indicates </w:t>
            </w:r>
            <w:proofErr w:type="gramStart"/>
            <w:r w:rsidRPr="00A6281C">
              <w:rPr>
                <w:rFonts w:eastAsia="MS Mincho"/>
                <w:lang w:eastAsia="en-US"/>
              </w:rPr>
              <w:t>whether or not</w:t>
            </w:r>
            <w:proofErr w:type="gramEnd"/>
            <w:r w:rsidRPr="00A6281C">
              <w:rPr>
                <w:rFonts w:eastAsia="MS Mincho"/>
                <w:lang w:eastAsia="en-US"/>
              </w:rPr>
              <w:t xml:space="preserve"> the new 64QAM table is configured. The indication for the new MCS table for DL SPS is separate from the one for grant-based DL scheduling.</w:t>
            </w:r>
          </w:p>
          <w:p w14:paraId="32BD220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line="220" w:lineRule="exact"/>
              <w:contextualSpacing/>
              <w:textAlignment w:val="auto"/>
              <w:rPr>
                <w:rFonts w:eastAsia="Malgun Gothic"/>
                <w:lang w:eastAsia="en-US"/>
              </w:rPr>
            </w:pPr>
          </w:p>
        </w:tc>
      </w:tr>
    </w:tbl>
    <w:p w14:paraId="1CB7B526" w14:textId="12427809" w:rsidR="00A6281C" w:rsidRDefault="00A6281C" w:rsidP="00CE0424">
      <w:pPr>
        <w:pStyle w:val="BodyText"/>
      </w:pPr>
    </w:p>
    <w:p w14:paraId="1B03A87F" w14:textId="47E75350" w:rsidR="00A6281C" w:rsidRPr="00CE0424" w:rsidRDefault="00732507" w:rsidP="00CE0424">
      <w:pPr>
        <w:pStyle w:val="BodyText"/>
      </w:pPr>
      <w:r>
        <w:t>T</w:t>
      </w:r>
      <w:r w:rsidR="00A6281C">
        <w:t xml:space="preserve">his contribution </w:t>
      </w:r>
      <w:r>
        <w:t>provides text proposals for maintenance of</w:t>
      </w:r>
      <w:r w:rsidR="00A6281C">
        <w:t xml:space="preserve"> modulation order and coding rate determination in TS 38.214</w:t>
      </w:r>
      <w:r>
        <w:t xml:space="preserve"> [2][3]</w:t>
      </w:r>
      <w:r w:rsidR="00A6281C">
        <w:t xml:space="preserve">. </w:t>
      </w:r>
    </w:p>
    <w:p w14:paraId="020415C4" w14:textId="53F226D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A6281C" w:rsidRPr="00CE0424">
        <w:t>Text Proposal</w:t>
      </w:r>
      <w:r w:rsidR="00A6281C">
        <w:t xml:space="preserve"> to TS 38.214</w:t>
      </w:r>
    </w:p>
    <w:p w14:paraId="54C512C7" w14:textId="1A43813E" w:rsidR="00442F2E" w:rsidRDefault="00106707" w:rsidP="00442F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Start of Text Proposal to TS 38.</w:t>
      </w:r>
      <w:r w:rsidR="00A6281C">
        <w:rPr>
          <w:rFonts w:ascii="Arial" w:hAnsi="Arial" w:cs="Arial"/>
        </w:rPr>
        <w:t>214</w:t>
      </w:r>
      <w:r w:rsidR="00FB09C3">
        <w:rPr>
          <w:rFonts w:ascii="Arial" w:hAnsi="Arial" w:cs="Arial"/>
        </w:rPr>
        <w:t xml:space="preserve"> ======================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6281C" w:rsidRPr="00A6281C" w14:paraId="349036FA" w14:textId="77777777" w:rsidTr="00211FD8">
        <w:tc>
          <w:tcPr>
            <w:tcW w:w="9350" w:type="dxa"/>
            <w:shd w:val="clear" w:color="auto" w:fill="auto"/>
          </w:tcPr>
          <w:p w14:paraId="3AB9A8B8" w14:textId="77777777" w:rsidR="00A6281C" w:rsidRPr="00A6281C" w:rsidRDefault="00A6281C" w:rsidP="00A6281C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color w:val="000000"/>
                <w:sz w:val="24"/>
                <w:lang w:eastAsia="en-GB"/>
              </w:rPr>
            </w:pPr>
            <w:bookmarkStart w:id="1" w:name="_Toc517439454"/>
            <w:r w:rsidRPr="00A6281C">
              <w:rPr>
                <w:rFonts w:eastAsia="SimSun"/>
                <w:color w:val="000000"/>
                <w:sz w:val="24"/>
                <w:lang w:eastAsia="en-US"/>
              </w:rPr>
              <w:lastRenderedPageBreak/>
              <w:t>5.1.3.1</w:t>
            </w:r>
            <w:r w:rsidRPr="00A6281C">
              <w:rPr>
                <w:rFonts w:eastAsia="SimSun"/>
                <w:color w:val="000000"/>
                <w:sz w:val="24"/>
                <w:lang w:eastAsia="en-US"/>
              </w:rPr>
              <w:tab/>
              <w:t>Modulation order and target code rate determination</w:t>
            </w:r>
            <w:bookmarkEnd w:id="1"/>
          </w:p>
          <w:p w14:paraId="7F8A798D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For the PDSC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H scheduled b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y a PDCCH with DCI format 1_0 or format 1_1 with CRC scrambled by C-RNTI, new-RNTI, TC-RNTI, CS-RNTI, SI-RNTI, RA-RNTI, or P-RNTI,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or for the PDSCH scheduled without corresponding PDCCH transmissions using the higher-layer-provided PDSCH configuration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,</w:t>
            </w:r>
          </w:p>
          <w:p w14:paraId="7E6606D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strike/>
                <w:color w:val="000000"/>
                <w:sz w:val="22"/>
                <w:szCs w:val="22"/>
                <w:lang w:val="en-US" w:eastAsia="en-US"/>
              </w:rPr>
            </w:pPr>
            <w:bookmarkStart w:id="2" w:name="_Hlk497815485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if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'qam256', and the PDSCH is scheduled by a PDCCH with DCI format 1_1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and the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with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CRC scrambled by C-RNTI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or CS-RNTI</w:t>
            </w:r>
          </w:p>
          <w:bookmarkEnd w:id="2"/>
          <w:p w14:paraId="2B21403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</w:t>
            </w:r>
            <w:r w:rsidRPr="00A6281C">
              <w:rPr>
                <w:rFonts w:eastAsiaTheme="minorHAnsi" w:cstheme="minorBidi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 xml:space="preserve">) used in the physical downlink shared channel. </w:t>
            </w:r>
          </w:p>
          <w:p w14:paraId="35AA7825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</w:t>
            </w:r>
            <w:bookmarkStart w:id="3" w:name="_Hlk515440637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UE is not configured with new-RNTI</w:t>
            </w:r>
            <w:bookmarkEnd w:id="3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'qam64LowSE',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and the PDSCH is scheduled with C-RNTI,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bookmarkStart w:id="4" w:name="_Hlk515440310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and the PDSCH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by a PDCCH in a UE-specific search space</w:t>
            </w:r>
            <w:bookmarkEnd w:id="4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with CRC scrambled by C-RNTI</w:t>
            </w:r>
          </w:p>
          <w:p w14:paraId="67CFF350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color w:val="000000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2FB6360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configured with new-RNTI, and the PDSCH is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scheduled by a PDCCH with CRC scrambled by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scheduled with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new-RNTI</w:t>
            </w:r>
          </w:p>
          <w:p w14:paraId="7C438EF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46CFC30A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not configured with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qam256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the PDSCH is scheduled with CS-RNTI, and </w:t>
            </w:r>
          </w:p>
          <w:p w14:paraId="2B7A2A7B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if the PDSCH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by a PDCCH with DCI format 1_1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with CRC scrambled by CS-RNTI or </w:t>
            </w:r>
          </w:p>
          <w:p w14:paraId="08BC6DFB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if the PDSCH is scheduled without corresponding PDCCH transmissions using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SPS-config.</w:t>
            </w:r>
          </w:p>
          <w:p w14:paraId="3FD3D9A0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3D50A5B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configured with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set to 'qam64LowSE'</w:t>
            </w:r>
            <w:proofErr w:type="gramStart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 ,</w:t>
            </w:r>
            <w:proofErr w:type="gramEnd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the PDSCH is scheduled with CS-RNTI, and </w:t>
            </w:r>
          </w:p>
          <w:p w14:paraId="59F342F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if the PDSCH is scheduled by a PDCCH with CRC scrambled by CS-RNTI or</w:t>
            </w:r>
          </w:p>
          <w:p w14:paraId="645CC88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if the PDSCH is scheduled without corresponding PDCCH transmissions using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SPS-config.</w:t>
            </w:r>
          </w:p>
          <w:p w14:paraId="568507B4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4885747C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else</w:t>
            </w:r>
          </w:p>
          <w:p w14:paraId="42D288B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</w:t>
            </w:r>
            <w:r w:rsidRPr="00A6281C">
              <w:rPr>
                <w:rFonts w:eastAsiaTheme="minorHAnsi" w:cstheme="minorBidi"/>
                <w:lang w:val="en-US" w:eastAsia="en-US"/>
              </w:rPr>
              <w:t>1</w:t>
            </w:r>
            <w:r w:rsidRPr="00A6281C">
              <w:rPr>
                <w:rFonts w:eastAsiaTheme="minorHAnsi" w:cstheme="minorBidi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74F00D02" w14:textId="77777777" w:rsid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end</w:t>
            </w:r>
          </w:p>
          <w:p w14:paraId="59CDC406" w14:textId="77777777" w:rsidR="002F10F8" w:rsidRDefault="002F10F8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</w:p>
          <w:p w14:paraId="62638745" w14:textId="77777777" w:rsidR="002F10F8" w:rsidRPr="002F10F8" w:rsidRDefault="002F10F8" w:rsidP="002F10F8">
            <w:pPr>
              <w:keepNext/>
              <w:overflowPunct/>
              <w:snapToGrid w:val="0"/>
              <w:spacing w:before="120" w:after="120"/>
              <w:jc w:val="center"/>
              <w:textAlignment w:val="auto"/>
              <w:outlineLvl w:val="3"/>
              <w:rPr>
                <w:rFonts w:eastAsia="SimSun"/>
                <w:b/>
                <w:bCs/>
                <w:sz w:val="22"/>
                <w:szCs w:val="28"/>
                <w:lang w:val="en-AU" w:eastAsia="zh-CN"/>
              </w:rPr>
            </w:pPr>
            <w:bookmarkStart w:id="5" w:name="_Toc501048203"/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&lt; 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en-US"/>
              </w:rPr>
              <w:t>Unchanged parts are omitted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  <w:bookmarkEnd w:id="5"/>
          <w:p w14:paraId="21D2F1BA" w14:textId="0B446470" w:rsidR="002F10F8" w:rsidRPr="00A6281C" w:rsidRDefault="002F10F8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6281C" w:rsidRPr="00A6281C" w14:paraId="3CB1E2FA" w14:textId="77777777" w:rsidTr="00211FD8">
        <w:tc>
          <w:tcPr>
            <w:tcW w:w="9350" w:type="dxa"/>
            <w:shd w:val="clear" w:color="auto" w:fill="auto"/>
          </w:tcPr>
          <w:p w14:paraId="1B99D676" w14:textId="77777777" w:rsidR="00A6281C" w:rsidRPr="00A6281C" w:rsidRDefault="00A6281C" w:rsidP="00A6281C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color w:val="000000"/>
                <w:sz w:val="22"/>
                <w:szCs w:val="22"/>
                <w:lang w:eastAsia="en-US"/>
              </w:rPr>
            </w:pPr>
            <w:bookmarkStart w:id="6" w:name="_Toc517439513"/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lastRenderedPageBreak/>
              <w:t>6.1.4.1</w:t>
            </w:r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tab/>
              <w:t>Modulation order and target code rate determination</w:t>
            </w:r>
            <w:bookmarkEnd w:id="6"/>
          </w:p>
          <w:p w14:paraId="77C524D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For the PUSCH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assigned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by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a PDCCH with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a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DCI format 0_0/0_1 with CRC scrambled by C-RNTI, new-RNTI, TC-RNTI, or SP-CSI-RNTI, the transform precoding is enabled 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'enabled', or 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not configured and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msg3-transformPrecoding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rach-ConfigCommon</w:t>
            </w:r>
            <w:proofErr w:type="spellEnd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'enabled'; otherwise the transform precoding is disabled.</w:t>
            </w:r>
          </w:p>
          <w:p w14:paraId="612319E1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For the PUSCH assigned by a DCI format 0_0/0_1 with CRC scrambled by CS-RNTI, or the PUSCH with configured grant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using CS-RNTI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the transform precoding is enabled 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is set to 'enabled'; otherwise the transform precoding is disabled.</w:t>
            </w:r>
          </w:p>
          <w:p w14:paraId="1AA4BB8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For a PUSCH scheduled by RAR UL grant or for a PUSCH scheduled by a DCI format 0_0/0_1 with CRC scrambled by C-RNTI, TC-RNTI, or CS-RNTI, or SP-CSI-RNTI, or for a PUSCH with configured grant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using CS-RNTI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</w:t>
            </w:r>
          </w:p>
          <w:p w14:paraId="3CBC293A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transformPrecoder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disabled for this PUSCH transmission</w:t>
            </w:r>
          </w:p>
          <w:p w14:paraId="19866C7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-Table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in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PUSCH-Config </w:t>
            </w:r>
            <w:r w:rsidRPr="00A6281C">
              <w:rPr>
                <w:rFonts w:eastAsiaTheme="minorHAnsi" w:cstheme="minorBidi"/>
                <w:sz w:val="22"/>
                <w:szCs w:val="22"/>
                <w:lang w:eastAsia="zh-CN"/>
              </w:rPr>
              <w:t>is set to 'qam256'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C-RNTI or SP-CSI-RNTI,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and PUSCH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by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a PDCCH with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DCI format 0_1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54FBD544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5C3168D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not configured with new-RNTI,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in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is set to 'qam64LowSE'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the PUSCH is scheduled with C-RNTI, or SP-CSI-RNTI,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and the P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U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by a PDCCH in a UE-specific search space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6E9009D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26D5B7F3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the UE is configured with new-RNTI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and the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by a PDCCH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with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CRC scrambled by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new-RNTI,</w:t>
            </w:r>
          </w:p>
          <w:p w14:paraId="6FFEA61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17369EC5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'qam256',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 and PUSCH is scheduled with CS-RNTI</w:t>
            </w:r>
          </w:p>
          <w:p w14:paraId="257599F3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if PUSCH is scheduled by a PDCCH 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-RNTI or </w:t>
            </w:r>
          </w:p>
          <w:p w14:paraId="2B9FC37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7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semi-statically configured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2B1A6AF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1420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2F85A10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qam64LowSE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CS-RNTI</w:t>
            </w:r>
          </w:p>
          <w:p w14:paraId="347F5E9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scheduled by a PDCCH 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155C808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semi-statically configured,</w:t>
            </w:r>
          </w:p>
          <w:p w14:paraId="18BC75D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1100AF8A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>else</w:t>
            </w:r>
          </w:p>
          <w:p w14:paraId="625B081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5.1.3.1-1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595234B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else</w:t>
            </w:r>
          </w:p>
          <w:p w14:paraId="41BD52E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PUSCH-Config </w:t>
            </w:r>
            <w:r w:rsidRPr="00A6281C">
              <w:rPr>
                <w:rFonts w:eastAsiaTheme="minorHAnsi" w:cstheme="minorBidi"/>
                <w:sz w:val="22"/>
                <w:szCs w:val="22"/>
                <w:lang w:eastAsia="zh-CN"/>
              </w:rPr>
              <w:t>is set to 'qam256'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the PUSCH is scheduled with C-RNTI or SP-CSI-RNTI,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and PUSCH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by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a PDCCH with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DCI format 0_1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1723575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5.1.3.1.-2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uplink shared channel. </w:t>
            </w:r>
          </w:p>
          <w:p w14:paraId="41DB81F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not configured with new-RNTI,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in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is set to 'qam64LowSE'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and the PUSCH is scheduled with C-RNTI, or SP-CSI-RNTI,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and the P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U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by a PDCCH in a UE-specific search space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1D16ED1B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1392D3A4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the UE is configured with new-RNTI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and the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with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CRC scrambled by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new-RNTI,</w:t>
            </w:r>
          </w:p>
          <w:p w14:paraId="02CE023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2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34379DF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'qam256',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-RNTI,</w:t>
            </w:r>
          </w:p>
          <w:p w14:paraId="54B41075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if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1AE82F6C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semi-statically configured,</w:t>
            </w:r>
          </w:p>
          <w:p w14:paraId="587010A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5E3CEA3B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qam64LowSE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-RNTI,</w:t>
            </w:r>
          </w:p>
          <w:p w14:paraId="61F2BF69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if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38A60127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semi-statically configured,</w:t>
            </w:r>
          </w:p>
          <w:p w14:paraId="5386FF1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7CF62CD0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7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>else</w:t>
            </w:r>
          </w:p>
          <w:p w14:paraId="0B221EA1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6.1.4.1-1to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36FDABBB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end</w:t>
            </w:r>
          </w:p>
        </w:tc>
      </w:tr>
    </w:tbl>
    <w:p w14:paraId="0F5D5396" w14:textId="77777777" w:rsidR="00A6281C" w:rsidRPr="00A6281C" w:rsidRDefault="00A6281C" w:rsidP="00A628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5904933F" w14:textId="51F0ECF3" w:rsidR="00FB09C3" w:rsidRDefault="00106707" w:rsidP="00FB09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End of Text Proposal to TS 38.</w:t>
      </w:r>
      <w:r w:rsidR="00711AF7">
        <w:rPr>
          <w:rFonts w:ascii="Arial" w:hAnsi="Arial" w:cs="Arial"/>
        </w:rPr>
        <w:t>214</w:t>
      </w:r>
      <w:bookmarkStart w:id="7" w:name="_GoBack"/>
      <w:bookmarkEnd w:id="7"/>
      <w:r w:rsidR="00FB09C3">
        <w:rPr>
          <w:rFonts w:ascii="Arial" w:hAnsi="Arial" w:cs="Arial"/>
        </w:rPr>
        <w:t xml:space="preserve"> ======================</w:t>
      </w:r>
    </w:p>
    <w:p w14:paraId="7A212652" w14:textId="77777777" w:rsidR="00442F2E" w:rsidRDefault="00442F2E" w:rsidP="00442F2E"/>
    <w:p w14:paraId="3D2C92AC" w14:textId="6FFD4D43" w:rsidR="00C01F33" w:rsidRPr="00CE0424" w:rsidRDefault="00C01F33" w:rsidP="000E465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125C3BCF" w14:textId="3BE68B2A" w:rsidR="005F3025" w:rsidRDefault="00442F2E" w:rsidP="00211E7E">
      <w:pPr>
        <w:pStyle w:val="Reference"/>
      </w:pPr>
      <w:bookmarkStart w:id="9" w:name="_Ref174151459"/>
      <w:bookmarkStart w:id="10" w:name="_Ref189809556"/>
      <w:bookmarkStart w:id="11" w:name="_Ref519252473"/>
      <w:r>
        <w:t xml:space="preserve">3GPP TS 38.214, </w:t>
      </w:r>
      <w:r w:rsidR="00211E7E" w:rsidRPr="00211E7E">
        <w:t>V15.2.0 (2018-06)</w:t>
      </w:r>
    </w:p>
    <w:p w14:paraId="2EDB6B1F" w14:textId="14B3C986" w:rsidR="008C6C24" w:rsidRPr="006F3F14" w:rsidRDefault="008C6C24" w:rsidP="008C6C24">
      <w:pPr>
        <w:pStyle w:val="Reference"/>
        <w:rPr>
          <w:rFonts w:eastAsia="Batang"/>
        </w:rPr>
      </w:pPr>
      <w:r w:rsidRPr="006F3F14">
        <w:rPr>
          <w:rFonts w:eastAsia="Batang"/>
        </w:rPr>
        <w:t>R1-1808496</w:t>
      </w:r>
      <w:r w:rsidRPr="006F3F14">
        <w:rPr>
          <w:rFonts w:eastAsia="Batang"/>
        </w:rPr>
        <w:tab/>
      </w:r>
      <w:r w:rsidR="00566E20">
        <w:rPr>
          <w:rFonts w:eastAsia="Batang"/>
        </w:rPr>
        <w:tab/>
      </w:r>
      <w:r w:rsidRPr="006F3F14">
        <w:rPr>
          <w:rFonts w:eastAsia="Batang"/>
        </w:rPr>
        <w:t>Discussion on MCS table selection for URLLC</w:t>
      </w:r>
      <w:r w:rsidRPr="006F3F14">
        <w:rPr>
          <w:rFonts w:eastAsia="Batang"/>
        </w:rPr>
        <w:tab/>
        <w:t>LG Electronics</w:t>
      </w:r>
    </w:p>
    <w:p w14:paraId="063AA70E" w14:textId="5046E788" w:rsidR="008C6C24" w:rsidRDefault="008C6C24" w:rsidP="008C6C24">
      <w:pPr>
        <w:pStyle w:val="Reference"/>
        <w:rPr>
          <w:rFonts w:eastAsia="Batang"/>
        </w:rPr>
      </w:pPr>
      <w:r w:rsidRPr="006F3F14">
        <w:rPr>
          <w:rFonts w:eastAsia="Batang"/>
        </w:rPr>
        <w:t>R1-1809172</w:t>
      </w:r>
      <w:r w:rsidRPr="006F3F14">
        <w:rPr>
          <w:rFonts w:eastAsia="Batang"/>
        </w:rPr>
        <w:tab/>
      </w:r>
      <w:r w:rsidR="00566E20">
        <w:rPr>
          <w:rFonts w:eastAsia="Batang"/>
        </w:rPr>
        <w:tab/>
      </w:r>
      <w:r w:rsidRPr="006F3F14">
        <w:rPr>
          <w:rFonts w:eastAsia="Batang"/>
        </w:rPr>
        <w:t>Corrections on MCS table determination</w:t>
      </w:r>
      <w:r w:rsidRPr="006F3F14">
        <w:rPr>
          <w:rFonts w:eastAsia="Batang"/>
        </w:rPr>
        <w:tab/>
        <w:t>Nokia, Nokia Shanghai Bell</w:t>
      </w:r>
    </w:p>
    <w:p w14:paraId="1675981C" w14:textId="77777777" w:rsidR="008C6C24" w:rsidRDefault="008C6C24" w:rsidP="0038204C">
      <w:pPr>
        <w:pStyle w:val="Reference"/>
        <w:numPr>
          <w:ilvl w:val="0"/>
          <w:numId w:val="0"/>
        </w:numPr>
      </w:pPr>
    </w:p>
    <w:bookmarkEnd w:id="9"/>
    <w:bookmarkEnd w:id="10"/>
    <w:bookmarkEnd w:id="11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C5AE" w14:textId="77777777" w:rsidR="00DB7F1C" w:rsidRDefault="00DB7F1C">
      <w:r>
        <w:separator/>
      </w:r>
    </w:p>
  </w:endnote>
  <w:endnote w:type="continuationSeparator" w:id="0">
    <w:p w14:paraId="79AD43ED" w14:textId="77777777" w:rsidR="00DB7F1C" w:rsidRDefault="00DB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21BE3" w14:textId="77777777" w:rsidR="00DB7F1C" w:rsidRDefault="00DB7F1C">
      <w:r>
        <w:separator/>
      </w:r>
    </w:p>
  </w:footnote>
  <w:footnote w:type="continuationSeparator" w:id="0">
    <w:p w14:paraId="30CA090D" w14:textId="77777777" w:rsidR="00DB7F1C" w:rsidRDefault="00DB7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FDE"/>
    <w:multiLevelType w:val="hybridMultilevel"/>
    <w:tmpl w:val="6ACC7B00"/>
    <w:lvl w:ilvl="0" w:tplc="A21A66F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11"/>
  </w:num>
  <w:num w:numId="24">
    <w:abstractNumId w:val="5"/>
  </w:num>
  <w:num w:numId="25">
    <w:abstractNumId w:val="9"/>
  </w:num>
  <w:num w:numId="26">
    <w:abstractNumId w:val="7"/>
  </w:num>
  <w:num w:numId="27">
    <w:abstractNumId w:val="15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CF0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9E2"/>
    <w:rsid w:val="00081AE6"/>
    <w:rsid w:val="00081D7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1AF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73A8E"/>
    <w:rsid w:val="0017502C"/>
    <w:rsid w:val="00176A73"/>
    <w:rsid w:val="0018143F"/>
    <w:rsid w:val="00181FF8"/>
    <w:rsid w:val="001903B5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D2A"/>
    <w:rsid w:val="001C5616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7FA3"/>
    <w:rsid w:val="00211E7E"/>
    <w:rsid w:val="00214DA8"/>
    <w:rsid w:val="00215423"/>
    <w:rsid w:val="002158FA"/>
    <w:rsid w:val="00220600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23"/>
    <w:rsid w:val="002A1D4E"/>
    <w:rsid w:val="002A2869"/>
    <w:rsid w:val="002B0FBF"/>
    <w:rsid w:val="002B24D6"/>
    <w:rsid w:val="002C15E7"/>
    <w:rsid w:val="002C41E6"/>
    <w:rsid w:val="002D071A"/>
    <w:rsid w:val="002D34B2"/>
    <w:rsid w:val="002D48B0"/>
    <w:rsid w:val="002D5B37"/>
    <w:rsid w:val="002D7637"/>
    <w:rsid w:val="002E17F2"/>
    <w:rsid w:val="002E7CAE"/>
    <w:rsid w:val="002F10F8"/>
    <w:rsid w:val="002F2771"/>
    <w:rsid w:val="002F37A9"/>
    <w:rsid w:val="00301CE6"/>
    <w:rsid w:val="0030256B"/>
    <w:rsid w:val="003025BB"/>
    <w:rsid w:val="0030501F"/>
    <w:rsid w:val="00307BA1"/>
    <w:rsid w:val="00311702"/>
    <w:rsid w:val="00311E82"/>
    <w:rsid w:val="00313FD6"/>
    <w:rsid w:val="003143BD"/>
    <w:rsid w:val="00315363"/>
    <w:rsid w:val="00316655"/>
    <w:rsid w:val="00316994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190"/>
    <w:rsid w:val="003602D9"/>
    <w:rsid w:val="003604CE"/>
    <w:rsid w:val="00370E47"/>
    <w:rsid w:val="003742AC"/>
    <w:rsid w:val="00377887"/>
    <w:rsid w:val="00377CE1"/>
    <w:rsid w:val="0038204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97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CE"/>
    <w:rsid w:val="004B6F6A"/>
    <w:rsid w:val="004B7C0C"/>
    <w:rsid w:val="004C3898"/>
    <w:rsid w:val="004D295C"/>
    <w:rsid w:val="004D36B1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31FB"/>
    <w:rsid w:val="005153A7"/>
    <w:rsid w:val="005219CF"/>
    <w:rsid w:val="00533B84"/>
    <w:rsid w:val="00534B59"/>
    <w:rsid w:val="00536759"/>
    <w:rsid w:val="00537C62"/>
    <w:rsid w:val="00546970"/>
    <w:rsid w:val="00551862"/>
    <w:rsid w:val="00554E19"/>
    <w:rsid w:val="0056121F"/>
    <w:rsid w:val="005615D9"/>
    <w:rsid w:val="00566E20"/>
    <w:rsid w:val="00572505"/>
    <w:rsid w:val="00582809"/>
    <w:rsid w:val="0058798C"/>
    <w:rsid w:val="005900FA"/>
    <w:rsid w:val="005935A4"/>
    <w:rsid w:val="00593F2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22F"/>
    <w:rsid w:val="005B6F83"/>
    <w:rsid w:val="005C2DCC"/>
    <w:rsid w:val="005C74FB"/>
    <w:rsid w:val="005D1602"/>
    <w:rsid w:val="005D63F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5E0"/>
    <w:rsid w:val="006B50CF"/>
    <w:rsid w:val="006C03B8"/>
    <w:rsid w:val="006C5EC9"/>
    <w:rsid w:val="006C6059"/>
    <w:rsid w:val="006C7522"/>
    <w:rsid w:val="006D0D6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1AF7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2507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4FB4"/>
    <w:rsid w:val="008158D6"/>
    <w:rsid w:val="00817196"/>
    <w:rsid w:val="008235DB"/>
    <w:rsid w:val="00824AB4"/>
    <w:rsid w:val="00825306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C24"/>
    <w:rsid w:val="008C7573"/>
    <w:rsid w:val="008D00A5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403E"/>
    <w:rsid w:val="009C5DBF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37692"/>
    <w:rsid w:val="00A41E2B"/>
    <w:rsid w:val="00A45B74"/>
    <w:rsid w:val="00A52E1D"/>
    <w:rsid w:val="00A61499"/>
    <w:rsid w:val="00A6281C"/>
    <w:rsid w:val="00A62A77"/>
    <w:rsid w:val="00A63483"/>
    <w:rsid w:val="00A657D7"/>
    <w:rsid w:val="00A660AC"/>
    <w:rsid w:val="00A67E6C"/>
    <w:rsid w:val="00A71B99"/>
    <w:rsid w:val="00A739D0"/>
    <w:rsid w:val="00A73AF5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10AA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DB5"/>
    <w:rsid w:val="00B006FE"/>
    <w:rsid w:val="00B007CB"/>
    <w:rsid w:val="00B02AA9"/>
    <w:rsid w:val="00B02BBB"/>
    <w:rsid w:val="00B02FA3"/>
    <w:rsid w:val="00B05084"/>
    <w:rsid w:val="00B10F76"/>
    <w:rsid w:val="00B157F9"/>
    <w:rsid w:val="00B20256"/>
    <w:rsid w:val="00B20D09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548B7"/>
    <w:rsid w:val="00B655EA"/>
    <w:rsid w:val="00B664C7"/>
    <w:rsid w:val="00B739F6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51E9"/>
    <w:rsid w:val="00BC0FDC"/>
    <w:rsid w:val="00BC3053"/>
    <w:rsid w:val="00BC3B6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F90"/>
    <w:rsid w:val="00BF5FAE"/>
    <w:rsid w:val="00BF74C7"/>
    <w:rsid w:val="00C015F1"/>
    <w:rsid w:val="00C01F3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79B5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81D"/>
    <w:rsid w:val="00CB09AA"/>
    <w:rsid w:val="00CB17E6"/>
    <w:rsid w:val="00CB1F63"/>
    <w:rsid w:val="00CB2F1B"/>
    <w:rsid w:val="00CB4EFE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2D09"/>
    <w:rsid w:val="00D4318F"/>
    <w:rsid w:val="00D438BF"/>
    <w:rsid w:val="00D440F8"/>
    <w:rsid w:val="00D546FF"/>
    <w:rsid w:val="00D55AD5"/>
    <w:rsid w:val="00D576CA"/>
    <w:rsid w:val="00D613B2"/>
    <w:rsid w:val="00D61AF5"/>
    <w:rsid w:val="00D652B5"/>
    <w:rsid w:val="00D66155"/>
    <w:rsid w:val="00D708B0"/>
    <w:rsid w:val="00D74BA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B7F1C"/>
    <w:rsid w:val="00DC2D36"/>
    <w:rsid w:val="00DC53EF"/>
    <w:rsid w:val="00DD43F2"/>
    <w:rsid w:val="00DD54FB"/>
    <w:rsid w:val="00DE5608"/>
    <w:rsid w:val="00DE58D0"/>
    <w:rsid w:val="00DE654F"/>
    <w:rsid w:val="00DF0B6E"/>
    <w:rsid w:val="00DF15E0"/>
    <w:rsid w:val="00DF3713"/>
    <w:rsid w:val="00DF37A0"/>
    <w:rsid w:val="00E03C28"/>
    <w:rsid w:val="00E110E7"/>
    <w:rsid w:val="00E11B20"/>
    <w:rsid w:val="00E17FA2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16DD4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11C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  <w:style w:type="table" w:customStyle="1" w:styleId="TableGrid1">
    <w:name w:val="Table Grid1"/>
    <w:basedOn w:val="TableNormal"/>
    <w:next w:val="TableGrid"/>
    <w:rsid w:val="00A6281C"/>
    <w:pPr>
      <w:spacing w:after="180"/>
    </w:pPr>
    <w:rPr>
      <w:rFonts w:ascii="Times New Roman" w:eastAsia="Batang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27DB-EC10-48EC-AE51-446959E0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</TotalTime>
  <Pages>5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13</cp:revision>
  <cp:lastPrinted>2008-01-31T07:09:00Z</cp:lastPrinted>
  <dcterms:created xsi:type="dcterms:W3CDTF">2018-08-22T13:02:00Z</dcterms:created>
  <dcterms:modified xsi:type="dcterms:W3CDTF">2018-08-22T13:15:00Z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